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22362" w14:textId="77777777" w:rsidR="00B133B9" w:rsidRDefault="00B133B9" w:rsidP="00B133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Morgan KYDWELLY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05D45F9D" w14:textId="77777777" w:rsidR="00B133B9" w:rsidRDefault="00B133B9" w:rsidP="00B133B9">
      <w:pPr>
        <w:rPr>
          <w:rFonts w:ascii="Times New Roman" w:hAnsi="Times New Roman" w:cs="Times New Roman"/>
          <w:sz w:val="24"/>
          <w:szCs w:val="24"/>
        </w:rPr>
      </w:pPr>
    </w:p>
    <w:p w14:paraId="3F64CB00" w14:textId="77777777" w:rsidR="00B133B9" w:rsidRDefault="00B133B9" w:rsidP="00B133B9">
      <w:pPr>
        <w:rPr>
          <w:rFonts w:ascii="Times New Roman" w:hAnsi="Times New Roman" w:cs="Times New Roman"/>
          <w:sz w:val="24"/>
          <w:szCs w:val="24"/>
        </w:rPr>
      </w:pPr>
    </w:p>
    <w:p w14:paraId="18CC84FC" w14:textId="77777777" w:rsidR="00B133B9" w:rsidRDefault="00B133B9" w:rsidP="00B133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Feb.1484</w:t>
      </w:r>
      <w:r>
        <w:rPr>
          <w:rFonts w:ascii="Times New Roman" w:hAnsi="Times New Roman" w:cs="Times New Roman"/>
          <w:sz w:val="24"/>
          <w:szCs w:val="24"/>
        </w:rPr>
        <w:tab/>
        <w:t xml:space="preserve">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Kydwelly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appointed him as one of his executors.</w:t>
      </w:r>
    </w:p>
    <w:p w14:paraId="7916840C" w14:textId="77777777" w:rsidR="00B133B9" w:rsidRDefault="00B133B9" w:rsidP="00B133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pp.296-8)</w:t>
      </w:r>
    </w:p>
    <w:p w14:paraId="6FD4ABA7" w14:textId="77777777" w:rsidR="00B133B9" w:rsidRDefault="00B133B9" w:rsidP="00B133B9">
      <w:pPr>
        <w:rPr>
          <w:rFonts w:ascii="Times New Roman" w:hAnsi="Times New Roman" w:cs="Times New Roman"/>
          <w:sz w:val="24"/>
          <w:szCs w:val="24"/>
        </w:rPr>
      </w:pPr>
    </w:p>
    <w:p w14:paraId="4CCA2A11" w14:textId="77777777" w:rsidR="00B133B9" w:rsidRDefault="00B133B9" w:rsidP="00B133B9">
      <w:pPr>
        <w:rPr>
          <w:rFonts w:ascii="Times New Roman" w:hAnsi="Times New Roman" w:cs="Times New Roman"/>
          <w:sz w:val="24"/>
          <w:szCs w:val="24"/>
        </w:rPr>
      </w:pPr>
    </w:p>
    <w:p w14:paraId="02BCA685" w14:textId="77777777" w:rsidR="00B133B9" w:rsidRDefault="00B133B9" w:rsidP="00B133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August 2021</w:t>
      </w:r>
    </w:p>
    <w:p w14:paraId="7E696A6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CF0E1" w14:textId="77777777" w:rsidR="00B133B9" w:rsidRDefault="00B133B9" w:rsidP="009139A6">
      <w:r>
        <w:separator/>
      </w:r>
    </w:p>
  </w:endnote>
  <w:endnote w:type="continuationSeparator" w:id="0">
    <w:p w14:paraId="3E5CD4E1" w14:textId="77777777" w:rsidR="00B133B9" w:rsidRDefault="00B133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F10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FC41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C2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414FD" w14:textId="77777777" w:rsidR="00B133B9" w:rsidRDefault="00B133B9" w:rsidP="009139A6">
      <w:r>
        <w:separator/>
      </w:r>
    </w:p>
  </w:footnote>
  <w:footnote w:type="continuationSeparator" w:id="0">
    <w:p w14:paraId="02E6C1FB" w14:textId="77777777" w:rsidR="00B133B9" w:rsidRDefault="00B133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66D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D75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40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3B9"/>
    <w:rsid w:val="000666E0"/>
    <w:rsid w:val="002510B7"/>
    <w:rsid w:val="005C130B"/>
    <w:rsid w:val="00826F5C"/>
    <w:rsid w:val="009139A6"/>
    <w:rsid w:val="009448BB"/>
    <w:rsid w:val="00A3176C"/>
    <w:rsid w:val="00AE65F8"/>
    <w:rsid w:val="00B133B9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05151"/>
  <w15:chartTrackingRefBased/>
  <w15:docId w15:val="{5C4A76A3-9F9B-4D2A-859A-B10C431B6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3B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2021-09-14T19:17:00Z</dcterms:created>
  <dcterms:modified xsi:type="dcterms:W3CDTF">2021-09-14T19:20:00Z</dcterms:modified>
</cp:coreProperties>
</file>